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1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5D530F" w:rsidP="001F3A7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C525E1" w:rsidP="00C525E1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EF5F3C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EF5F3C">
              <w:rPr>
                <w:szCs w:val="28"/>
              </w:rPr>
              <w:t>1 квартал</w:t>
            </w:r>
            <w:r w:rsidR="00E32673">
              <w:rPr>
                <w:szCs w:val="28"/>
              </w:rPr>
              <w:t xml:space="preserve"> 201</w:t>
            </w:r>
            <w:r w:rsidR="00EF5F3C">
              <w:rPr>
                <w:szCs w:val="28"/>
              </w:rPr>
              <w:t>4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>1 квартал 2014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EF5F3C">
        <w:rPr>
          <w:sz w:val="28"/>
          <w:szCs w:val="28"/>
        </w:rPr>
        <w:t>119752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EF5F3C">
        <w:rPr>
          <w:sz w:val="28"/>
          <w:szCs w:val="28"/>
        </w:rPr>
        <w:t>142609</w:t>
      </w:r>
      <w:r w:rsidR="00FF608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расходов </w:t>
      </w:r>
      <w:r w:rsidR="008433D4">
        <w:rPr>
          <w:sz w:val="28"/>
          <w:szCs w:val="28"/>
        </w:rPr>
        <w:t xml:space="preserve">над </w:t>
      </w:r>
      <w:r w:rsidR="00EF5F3C">
        <w:rPr>
          <w:sz w:val="28"/>
          <w:szCs w:val="28"/>
        </w:rPr>
        <w:t>доходами</w:t>
      </w:r>
      <w:r w:rsidR="008433D4" w:rsidRPr="000C3401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>22857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>1 квартал 2014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proofErr w:type="spellStart"/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proofErr w:type="spellEnd"/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F57" w:rsidRDefault="00227F57">
      <w:r>
        <w:separator/>
      </w:r>
    </w:p>
  </w:endnote>
  <w:endnote w:type="continuationSeparator" w:id="0">
    <w:p w:rsidR="00227F57" w:rsidRDefault="00227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F57" w:rsidRDefault="00227F57">
      <w:r>
        <w:separator/>
      </w:r>
    </w:p>
  </w:footnote>
  <w:footnote w:type="continuationSeparator" w:id="0">
    <w:p w:rsidR="00227F57" w:rsidRDefault="00227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enforcement="1" w:cryptProviderType="rsaFull" w:cryptAlgorithmClass="hash" w:cryptAlgorithmType="typeAny" w:cryptAlgorithmSid="4" w:cryptSpinCount="100000" w:hash="ZfcyR6JvwbvVlnJkjbpbklcftEE=" w:salt="/UmwgCbeOt+MOrHcAiByvg==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6F"/>
    <w:rsid w:val="000070F6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63D0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27F57"/>
    <w:rsid w:val="002316C1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D789B"/>
    <w:rsid w:val="002E4906"/>
    <w:rsid w:val="002E611F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5222C"/>
    <w:rsid w:val="0046514B"/>
    <w:rsid w:val="004702A9"/>
    <w:rsid w:val="00476A5B"/>
    <w:rsid w:val="004A0374"/>
    <w:rsid w:val="004B1576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B03B4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8EFC6-B749-4F4E-AECF-FFACD810C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</Template>
  <TotalTime>1139</TotalTime>
  <Pages>1</Pages>
  <Words>120</Words>
  <Characters>749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Мясников А.Д.</cp:lastModifiedBy>
  <cp:revision>37</cp:revision>
  <cp:lastPrinted>2013-10-30T06:38:00Z</cp:lastPrinted>
  <dcterms:created xsi:type="dcterms:W3CDTF">2009-05-04T05:15:00Z</dcterms:created>
  <dcterms:modified xsi:type="dcterms:W3CDTF">2014-06-05T09:44:00Z</dcterms:modified>
</cp:coreProperties>
</file>